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27" w:rsidRDefault="00433027" w:rsidP="004330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WHITE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:rsidR="00433027" w:rsidRDefault="00433027" w:rsidP="004330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Crundale</w:t>
      </w:r>
      <w:proofErr w:type="spellEnd"/>
      <w:r>
        <w:t>, Kent.</w:t>
      </w:r>
    </w:p>
    <w:p w:rsidR="00433027" w:rsidRDefault="00433027" w:rsidP="004330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33027" w:rsidRDefault="00433027" w:rsidP="004330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33027" w:rsidRDefault="00433027" w:rsidP="004330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</w:t>
      </w:r>
      <w:r>
        <w:tab/>
        <w:t>1481</w:t>
      </w:r>
      <w:r>
        <w:tab/>
        <w:t>He made his Will.   (Plomer 506)</w:t>
      </w:r>
    </w:p>
    <w:p w:rsidR="00433027" w:rsidRDefault="00433027" w:rsidP="004330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33027" w:rsidRDefault="00433027" w:rsidP="004330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33027" w:rsidRDefault="00433027" w:rsidP="004330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4330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027" w:rsidRDefault="00433027" w:rsidP="00E71FC3">
      <w:pPr>
        <w:spacing w:after="0" w:line="240" w:lineRule="auto"/>
      </w:pPr>
      <w:r>
        <w:separator/>
      </w:r>
    </w:p>
  </w:endnote>
  <w:endnote w:type="continuationSeparator" w:id="0">
    <w:p w:rsidR="00433027" w:rsidRDefault="004330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027" w:rsidRDefault="00433027" w:rsidP="00E71FC3">
      <w:pPr>
        <w:spacing w:after="0" w:line="240" w:lineRule="auto"/>
      </w:pPr>
      <w:r>
        <w:separator/>
      </w:r>
    </w:p>
  </w:footnote>
  <w:footnote w:type="continuationSeparator" w:id="0">
    <w:p w:rsidR="00433027" w:rsidRDefault="004330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27"/>
    <w:rsid w:val="001A7C09"/>
    <w:rsid w:val="0043302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819144-AC9D-44BB-A67C-C070425F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2018-02-03T14:37:00Z</dcterms:created>
  <dcterms:modified xsi:type="dcterms:W3CDTF">2018-02-03T14:38:00Z</dcterms:modified>
</cp:coreProperties>
</file>